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038F31BF" w:rsidR="00C42AF6" w:rsidRPr="009773F2" w:rsidRDefault="00C42AF6" w:rsidP="4D46B981">
      <w:pPr>
        <w:pStyle w:val="Tittel"/>
        <w:rPr>
          <w:b/>
          <w:bCs/>
          <w:color w:val="auto"/>
          <w:sz w:val="24"/>
          <w:szCs w:val="24"/>
        </w:rPr>
      </w:pPr>
      <w:r w:rsidRPr="009773F2">
        <w:rPr>
          <w:b/>
          <w:bCs/>
          <w:color w:val="auto"/>
          <w:sz w:val="24"/>
          <w:szCs w:val="24"/>
        </w:rPr>
        <w:t xml:space="preserve">Forpliktelseserklæring </w:t>
      </w:r>
      <w:r w:rsidR="00A608F3" w:rsidRPr="009773F2">
        <w:rPr>
          <w:b/>
          <w:bCs/>
          <w:color w:val="auto"/>
          <w:sz w:val="24"/>
          <w:szCs w:val="24"/>
        </w:rPr>
        <w:t>–</w:t>
      </w:r>
      <w:r w:rsidR="00A41E89" w:rsidRPr="009773F2">
        <w:rPr>
          <w:b/>
          <w:bCs/>
          <w:color w:val="auto"/>
          <w:sz w:val="24"/>
          <w:szCs w:val="24"/>
        </w:rPr>
        <w:t xml:space="preserve"> </w:t>
      </w:r>
      <w:r w:rsidR="5EB62A95" w:rsidRPr="009773F2">
        <w:rPr>
          <w:b/>
          <w:bCs/>
          <w:color w:val="auto"/>
          <w:sz w:val="24"/>
          <w:szCs w:val="24"/>
        </w:rPr>
        <w:t xml:space="preserve">Transport av kompostprodukter </w:t>
      </w:r>
      <w:r w:rsidR="00FF28C1" w:rsidRPr="009773F2">
        <w:rPr>
          <w:b/>
          <w:bCs/>
          <w:color w:val="auto"/>
          <w:sz w:val="24"/>
          <w:szCs w:val="24"/>
        </w:rPr>
        <w:t xml:space="preserve">– </w:t>
      </w:r>
      <w:proofErr w:type="spellStart"/>
      <w:r w:rsidR="00FF28C1" w:rsidRPr="009773F2">
        <w:rPr>
          <w:b/>
          <w:bCs/>
          <w:color w:val="auto"/>
          <w:sz w:val="24"/>
          <w:szCs w:val="24"/>
        </w:rPr>
        <w:t>saksnr</w:t>
      </w:r>
      <w:proofErr w:type="spellEnd"/>
      <w:r w:rsidR="00FF28C1" w:rsidRPr="009773F2">
        <w:rPr>
          <w:b/>
          <w:bCs/>
          <w:color w:val="auto"/>
          <w:sz w:val="24"/>
          <w:szCs w:val="24"/>
        </w:rPr>
        <w:t xml:space="preserve">. </w:t>
      </w:r>
      <w:r w:rsidR="009773F2">
        <w:rPr>
          <w:b/>
          <w:bCs/>
          <w:color w:val="auto"/>
          <w:sz w:val="24"/>
          <w:szCs w:val="24"/>
        </w:rPr>
        <w:t>26/1402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5B99C8A2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5B99C8A2">
        <w:tc>
          <w:tcPr>
            <w:tcW w:w="7792" w:type="dxa"/>
          </w:tcPr>
          <w:p w14:paraId="7BE8FFE9" w14:textId="4345AC11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r w:rsidR="64F4C0B7">
              <w:t>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5B99C8A2">
        <w:tc>
          <w:tcPr>
            <w:tcW w:w="7792" w:type="dxa"/>
          </w:tcPr>
          <w:p w14:paraId="46135CAD" w14:textId="710930B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5B99C8A2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5B99C8A2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8760AC" w14:textId="77777777" w:rsidR="0017492F" w:rsidRDefault="0017492F" w:rsidP="005D093C">
      <w:pPr>
        <w:spacing w:after="0" w:line="240" w:lineRule="auto"/>
      </w:pPr>
      <w:r>
        <w:separator/>
      </w:r>
    </w:p>
  </w:endnote>
  <w:endnote w:type="continuationSeparator" w:id="0">
    <w:p w14:paraId="4DCF648A" w14:textId="77777777" w:rsidR="0017492F" w:rsidRDefault="0017492F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1CB2F89D-A8D7-4EBB-B270-0B0701667EF7}"/>
    <w:embedBold r:id="rId2" w:fontKey="{33704E8C-370B-48F4-BC3B-96366695B52F}"/>
    <w:embedItalic r:id="rId3" w:fontKey="{8EE5DE46-B9E8-41F9-B3D2-56BE2D47F671}"/>
    <w:embedBoldItalic r:id="rId4" w:fontKey="{382F93C4-5DA6-4F19-8223-A0F88EAB6DB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B5561917-0374-42A6-90AA-E62F253A788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1C66DDFF-E9E0-403F-B143-8246508016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F0DDB" w14:textId="77777777" w:rsidR="0017492F" w:rsidRDefault="0017492F" w:rsidP="005D093C">
      <w:pPr>
        <w:spacing w:after="0" w:line="240" w:lineRule="auto"/>
      </w:pPr>
      <w:r>
        <w:separator/>
      </w:r>
    </w:p>
  </w:footnote>
  <w:footnote w:type="continuationSeparator" w:id="0">
    <w:p w14:paraId="7F704660" w14:textId="77777777" w:rsidR="0017492F" w:rsidRDefault="0017492F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23346805">
    <w:abstractNumId w:val="0"/>
  </w:num>
  <w:num w:numId="2" w16cid:durableId="1938977828">
    <w:abstractNumId w:val="1"/>
  </w:num>
  <w:num w:numId="3" w16cid:durableId="72734426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7492F"/>
    <w:rsid w:val="00186573"/>
    <w:rsid w:val="001F112F"/>
    <w:rsid w:val="001F18CF"/>
    <w:rsid w:val="00222C85"/>
    <w:rsid w:val="00242F82"/>
    <w:rsid w:val="00247C22"/>
    <w:rsid w:val="0025699D"/>
    <w:rsid w:val="002935FA"/>
    <w:rsid w:val="002E3185"/>
    <w:rsid w:val="0031419E"/>
    <w:rsid w:val="0032192F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9773F2"/>
    <w:rsid w:val="00A0208E"/>
    <w:rsid w:val="00A03C89"/>
    <w:rsid w:val="00A41E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6731C"/>
    <w:rsid w:val="00BC005A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73BF9"/>
    <w:rsid w:val="00D8326C"/>
    <w:rsid w:val="00D925FD"/>
    <w:rsid w:val="00D95801"/>
    <w:rsid w:val="00DC5A90"/>
    <w:rsid w:val="00DF471A"/>
    <w:rsid w:val="00E51F3C"/>
    <w:rsid w:val="00E908FC"/>
    <w:rsid w:val="00E90EDA"/>
    <w:rsid w:val="00F25DC9"/>
    <w:rsid w:val="00F543EE"/>
    <w:rsid w:val="00FB5530"/>
    <w:rsid w:val="00FC72AE"/>
    <w:rsid w:val="00FD7882"/>
    <w:rsid w:val="00FE318A"/>
    <w:rsid w:val="00FF28C1"/>
    <w:rsid w:val="245244B4"/>
    <w:rsid w:val="275B8C56"/>
    <w:rsid w:val="386C270D"/>
    <w:rsid w:val="3CF230C9"/>
    <w:rsid w:val="3EE9E55A"/>
    <w:rsid w:val="41A7092F"/>
    <w:rsid w:val="45076EC7"/>
    <w:rsid w:val="451290C9"/>
    <w:rsid w:val="488D4BDF"/>
    <w:rsid w:val="4A868D14"/>
    <w:rsid w:val="4D46B981"/>
    <w:rsid w:val="4E6C63DA"/>
    <w:rsid w:val="5B99C8A2"/>
    <w:rsid w:val="5EB62A95"/>
    <w:rsid w:val="5F0D2A0B"/>
    <w:rsid w:val="64F4C0B7"/>
    <w:rsid w:val="6DA9E522"/>
    <w:rsid w:val="78022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root>
</root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102A304A60C44A50D0D36CB10E891" ma:contentTypeVersion="3" ma:contentTypeDescription="Opprett et nytt dokument." ma:contentTypeScope="" ma:versionID="e234382b499977d2621f4f68b063acad">
  <xsd:schema xmlns:xsd="http://www.w3.org/2001/XMLSchema" xmlns:xs="http://www.w3.org/2001/XMLSchema" xmlns:p="http://schemas.microsoft.com/office/2006/metadata/properties" xmlns:ns2="d2c69440-813a-48c9-96f3-a7adeb234518" targetNamespace="http://schemas.microsoft.com/office/2006/metadata/properties" ma:root="true" ma:fieldsID="2ca6ac0e4969fef45a0321fa2695fcd2" ns2:_="">
    <xsd:import namespace="d2c69440-813a-48c9-96f3-a7adeb2345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69440-813a-48c9-96f3-a7adeb234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3F19B0EA-85EC-4054-9B10-42575B8D94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2c69440-813a-48c9-96f3-a7adeb2345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221</Words>
  <Characters>1175</Characters>
  <Application>Microsoft Office Word</Application>
  <DocSecurity>0</DocSecurity>
  <Lines>9</Lines>
  <Paragraphs>2</Paragraphs>
  <ScaleCrop>false</ScaleCrop>
  <Company>Oslo kommune</Company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Anne Elise Fernlaug Gundal</cp:lastModifiedBy>
  <cp:revision>11</cp:revision>
  <dcterms:created xsi:type="dcterms:W3CDTF">2023-10-26T10:19:00Z</dcterms:created>
  <dcterms:modified xsi:type="dcterms:W3CDTF">2026-06-29T14:25:00Z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0x01010041C102A304A60C44A50D0D36CB10E891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